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9D" w:rsidRDefault="0089349D" w:rsidP="00BC2E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349D" w:rsidRPr="00F225B9" w:rsidRDefault="0089349D" w:rsidP="00BC2E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5B9">
        <w:rPr>
          <w:rFonts w:ascii="Times New Roman" w:hAnsi="Times New Roman"/>
          <w:b/>
          <w:sz w:val="28"/>
          <w:szCs w:val="28"/>
        </w:rPr>
        <w:t>Сведения о доходах, имуществе и обязательствах имущественного характера</w:t>
      </w:r>
    </w:p>
    <w:p w:rsidR="0089349D" w:rsidRPr="00F225B9" w:rsidRDefault="0089349D" w:rsidP="00BC2E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5B9">
        <w:rPr>
          <w:rFonts w:ascii="Times New Roman" w:hAnsi="Times New Roman"/>
          <w:b/>
          <w:sz w:val="28"/>
          <w:szCs w:val="28"/>
        </w:rPr>
        <w:t xml:space="preserve"> руководителей образовательных учреждений Спасского муниципального района</w:t>
      </w:r>
    </w:p>
    <w:p w:rsidR="0089349D" w:rsidRDefault="0089349D" w:rsidP="00BC2E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25B9">
        <w:rPr>
          <w:rFonts w:ascii="Times New Roman" w:hAnsi="Times New Roman"/>
          <w:b/>
          <w:sz w:val="28"/>
          <w:szCs w:val="28"/>
        </w:rPr>
        <w:t xml:space="preserve"> и членов их семей за период с 01 января по 31 декабря 201</w:t>
      </w:r>
      <w:r>
        <w:rPr>
          <w:rFonts w:ascii="Times New Roman" w:hAnsi="Times New Roman"/>
          <w:b/>
          <w:sz w:val="28"/>
          <w:szCs w:val="28"/>
        </w:rPr>
        <w:t>4</w:t>
      </w:r>
      <w:r w:rsidRPr="00F225B9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9349D" w:rsidRDefault="0089349D" w:rsidP="00BC2E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349D" w:rsidRPr="00BC2E20" w:rsidRDefault="0089349D" w:rsidP="00BC2E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551"/>
        <w:gridCol w:w="1701"/>
        <w:gridCol w:w="1559"/>
        <w:gridCol w:w="1276"/>
        <w:gridCol w:w="1249"/>
        <w:gridCol w:w="1728"/>
        <w:gridCol w:w="1559"/>
        <w:gridCol w:w="1150"/>
        <w:gridCol w:w="1479"/>
      </w:tblGrid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  <w:vMerge w:val="restart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Декларированный годовой доход за 2013 год (рубли)</w:t>
            </w:r>
          </w:p>
        </w:tc>
        <w:tc>
          <w:tcPr>
            <w:tcW w:w="5812" w:type="dxa"/>
            <w:gridSpan w:val="4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4188" w:type="dxa"/>
            <w:gridSpan w:val="3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Площадь (кв.м.)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1728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0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Площадь (кв.м.)</w:t>
            </w: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Страна расположения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 xml:space="preserve">Болсуновская </w:t>
            </w:r>
            <w:r>
              <w:rPr>
                <w:rFonts w:ascii="Times New Roman" w:hAnsi="Times New Roman"/>
                <w:sz w:val="24"/>
                <w:szCs w:val="24"/>
              </w:rPr>
              <w:t>Татьяна Петровна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- директор МБОУ СОШ № 2 с. Буссевка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789 979,93</w:t>
            </w:r>
          </w:p>
        </w:tc>
        <w:tc>
          <w:tcPr>
            <w:tcW w:w="155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C94850" w:rsidRDefault="0089349D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3272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27,1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автомобиль: </w:t>
            </w:r>
          </w:p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Тайота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PRIYS</w:t>
            </w:r>
            <w:r w:rsidRPr="007915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HONDA</w:t>
            </w:r>
            <w:r w:rsidRPr="007915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AIRWAY</w:t>
            </w:r>
          </w:p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Субару </w:t>
            </w:r>
            <w:r w:rsidRPr="00674C8C">
              <w:rPr>
                <w:rFonts w:ascii="Times New Roman" w:hAnsi="Times New Roman"/>
                <w:sz w:val="24"/>
                <w:szCs w:val="24"/>
              </w:rPr>
              <w:t>FORESTER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Грузовой автомобиль</w:t>
            </w:r>
          </w:p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ИСУЗУ</w:t>
            </w:r>
            <w:r>
              <w:t xml:space="preserve"> </w:t>
            </w:r>
            <w:r w:rsidRPr="004A08F8">
              <w:rPr>
                <w:rFonts w:ascii="Times New Roman" w:hAnsi="Times New Roman"/>
                <w:sz w:val="24"/>
                <w:szCs w:val="24"/>
              </w:rPr>
              <w:t>RODEO</w:t>
            </w:r>
          </w:p>
          <w:p w:rsidR="0089349D" w:rsidRPr="004A08F8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Pr="007915C9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187,4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5759,7</w:t>
            </w:r>
          </w:p>
        </w:tc>
        <w:tc>
          <w:tcPr>
            <w:tcW w:w="147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  <w:tc>
          <w:tcPr>
            <w:tcW w:w="1559" w:type="dxa"/>
          </w:tcPr>
          <w:p w:rsidR="0089349D" w:rsidRDefault="0089349D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Default="0089349D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49D" w:rsidRDefault="0089349D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187,4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5759,7</w:t>
            </w:r>
          </w:p>
          <w:p w:rsidR="0089349D" w:rsidRPr="00C94850" w:rsidRDefault="0089349D" w:rsidP="00674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89349D" w:rsidRPr="005618E9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Pr="00C94850" w:rsidRDefault="0089349D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27,1</w:t>
            </w:r>
          </w:p>
          <w:p w:rsidR="0089349D" w:rsidRDefault="0089349D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3272</w:t>
            </w:r>
          </w:p>
          <w:p w:rsidR="0089349D" w:rsidRPr="00C94850" w:rsidRDefault="0089349D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Сивер Андрей Александрович – директор МБОУ СОШ № 4 с. Прохоры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589 121,17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674C8C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НИССАН </w:t>
            </w:r>
            <w:r w:rsidRPr="00674C8C">
              <w:rPr>
                <w:rFonts w:ascii="Times New Roman" w:hAnsi="Times New Roman"/>
                <w:sz w:val="24"/>
                <w:szCs w:val="24"/>
              </w:rPr>
              <w:t>Terrano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568 110,78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94850">
              <w:rPr>
                <w:rFonts w:ascii="Times New Roman" w:hAnsi="Times New Roman"/>
                <w:sz w:val="24"/>
                <w:szCs w:val="24"/>
              </w:rPr>
              <w:t>очь</w:t>
            </w:r>
          </w:p>
          <w:p w:rsidR="0089349D" w:rsidRPr="00E24373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89349D" w:rsidRPr="000A6C1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Лукьянова Ирина Борисовна - </w:t>
            </w:r>
          </w:p>
          <w:p w:rsidR="0089349D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директор МБОУ СОШ № 7 с. Чкаловское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1 160 824,60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195 000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E51709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HARRIER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Грузовой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ISUZU</w:t>
            </w:r>
            <w:r w:rsidRPr="001F20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ELF</w:t>
            </w:r>
          </w:p>
          <w:p w:rsidR="0089349D" w:rsidRPr="00BE2DC5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Лях Игорь Владимирович</w:t>
            </w:r>
            <w:r w:rsidRPr="00C94850">
              <w:rPr>
                <w:rFonts w:ascii="Times New Roman" w:hAnsi="Times New Roman"/>
                <w:sz w:val="24"/>
                <w:szCs w:val="24"/>
              </w:rPr>
              <w:t xml:space="preserve"> – директор МБОУ СОШ № 8 с. Спасское</w:t>
            </w:r>
          </w:p>
        </w:tc>
        <w:tc>
          <w:tcPr>
            <w:tcW w:w="1701" w:type="dxa"/>
          </w:tcPr>
          <w:p w:rsidR="0089349D" w:rsidRPr="00D27D09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620 073,81</w:t>
            </w:r>
          </w:p>
        </w:tc>
        <w:tc>
          <w:tcPr>
            <w:tcW w:w="155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38,6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58A">
              <w:rPr>
                <w:rFonts w:ascii="Times New Roman" w:hAnsi="Times New Roman"/>
                <w:sz w:val="24"/>
                <w:szCs w:val="24"/>
                <w:lang w:val="en-US"/>
              </w:rPr>
              <w:t>RACTIS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89349D" w:rsidRDefault="0089349D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Квартира</w:t>
            </w:r>
          </w:p>
          <w:p w:rsidR="0089349D" w:rsidRPr="00C94850" w:rsidRDefault="0089349D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Pr="00C94850" w:rsidRDefault="0089349D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76,1</w:t>
            </w:r>
          </w:p>
        </w:tc>
        <w:tc>
          <w:tcPr>
            <w:tcW w:w="1479" w:type="dxa"/>
          </w:tcPr>
          <w:p w:rsidR="0089349D" w:rsidRDefault="0089349D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9349D" w:rsidRPr="00C94850" w:rsidRDefault="0089349D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94850">
              <w:rPr>
                <w:rFonts w:ascii="Times New Roman" w:hAnsi="Times New Roman"/>
                <w:sz w:val="24"/>
                <w:szCs w:val="24"/>
              </w:rPr>
              <w:t>упруга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188 986,42</w:t>
            </w:r>
          </w:p>
        </w:tc>
        <w:tc>
          <w:tcPr>
            <w:tcW w:w="1559" w:type="dxa"/>
          </w:tcPr>
          <w:p w:rsidR="0089349D" w:rsidRPr="000E3D3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Pr="00BF358A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76,1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92303C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0E3D3D" w:rsidRDefault="0089349D" w:rsidP="00F87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38,6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147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E2437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38,6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76,1</w:t>
            </w:r>
          </w:p>
        </w:tc>
        <w:tc>
          <w:tcPr>
            <w:tcW w:w="1479" w:type="dxa"/>
          </w:tcPr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E2437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38,6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76,1</w:t>
            </w:r>
          </w:p>
        </w:tc>
        <w:tc>
          <w:tcPr>
            <w:tcW w:w="1479" w:type="dxa"/>
          </w:tcPr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37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89349D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Рой Сергей Николаевич – директор МБОУ СОШ № 9 с. Хвалынка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624 313,38</w:t>
            </w:r>
          </w:p>
        </w:tc>
        <w:tc>
          <w:tcPr>
            <w:tcW w:w="1559" w:type="dxa"/>
          </w:tcPr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</w:t>
            </w:r>
          </w:p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BF358A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HONDA </w:t>
            </w:r>
            <w:r w:rsidRPr="00BF358A">
              <w:rPr>
                <w:rFonts w:ascii="Times New Roman" w:hAnsi="Times New Roman"/>
                <w:sz w:val="24"/>
                <w:szCs w:val="24"/>
                <w:lang w:val="en-US"/>
              </w:rPr>
              <w:t>STREAM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631 745,14</w:t>
            </w:r>
          </w:p>
        </w:tc>
        <w:tc>
          <w:tcPr>
            <w:tcW w:w="1559" w:type="dxa"/>
          </w:tcPr>
          <w:p w:rsidR="0089349D" w:rsidRPr="00E2437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89349D" w:rsidRPr="00E2437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49" w:type="dxa"/>
          </w:tcPr>
          <w:p w:rsidR="0089349D" w:rsidRPr="00E2437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28" w:type="dxa"/>
          </w:tcPr>
          <w:p w:rsidR="0089349D" w:rsidRPr="00E2437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HONDA STREAM</w:t>
            </w:r>
          </w:p>
        </w:tc>
        <w:tc>
          <w:tcPr>
            <w:tcW w:w="1559" w:type="dxa"/>
          </w:tcPr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E24373" w:rsidRDefault="0089349D" w:rsidP="00BF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47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9066A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551" w:type="dxa"/>
          </w:tcPr>
          <w:p w:rsidR="0089349D" w:rsidRDefault="0089349D" w:rsidP="000E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Ильина Елена Васильевна – директор МБОУ СОШ № 15 с. Кронштадтка</w:t>
            </w:r>
          </w:p>
          <w:p w:rsidR="0089349D" w:rsidRPr="00C94850" w:rsidRDefault="0089349D" w:rsidP="000E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567 923,01</w:t>
            </w:r>
          </w:p>
        </w:tc>
        <w:tc>
          <w:tcPr>
            <w:tcW w:w="1559" w:type="dxa"/>
          </w:tcPr>
          <w:p w:rsidR="0089349D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жилого дома</w:t>
            </w:r>
          </w:p>
          <w:p w:rsidR="0089349D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4700</w:t>
            </w: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28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420000</w:t>
            </w: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82 726,00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420000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Грузовой автомобиль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NISSAN</w:t>
            </w:r>
            <w:r w:rsidRPr="00BB04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ATLAS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Сельскохоз-ая техника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Зерноуборочный комбайн</w:t>
            </w:r>
            <w:r>
              <w:t xml:space="preserve"> </w:t>
            </w:r>
            <w:r w:rsidRPr="004E5772">
              <w:rPr>
                <w:rFonts w:ascii="Times New Roman" w:hAnsi="Times New Roman"/>
                <w:sz w:val="24"/>
                <w:szCs w:val="24"/>
              </w:rPr>
              <w:t>СКД-5М</w:t>
            </w:r>
          </w:p>
          <w:p w:rsidR="0089349D" w:rsidRPr="004E5772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жилого дома</w:t>
            </w:r>
          </w:p>
          <w:p w:rsidR="0089349D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</w:tcPr>
          <w:p w:rsidR="0089349D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89349D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4700</w:t>
            </w:r>
          </w:p>
        </w:tc>
        <w:tc>
          <w:tcPr>
            <w:tcW w:w="1479" w:type="dxa"/>
          </w:tcPr>
          <w:p w:rsidR="0089349D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89349D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жилого дома</w:t>
            </w: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Pr="00BB04F3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4700</w:t>
            </w: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420000</w:t>
            </w:r>
          </w:p>
        </w:tc>
        <w:tc>
          <w:tcPr>
            <w:tcW w:w="1479" w:type="dxa"/>
          </w:tcPr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9066A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</w:tcPr>
          <w:p w:rsidR="0089349D" w:rsidRPr="009066AD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Супрунюк Екатерина Владимировна – директор МБОУ СОШ № 19 с. Славинка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767 898,00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автомобиль: 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TOYOTA</w:t>
                </w:r>
              </w:smartTag>
            </w:smartTag>
            <w:r w:rsidRPr="003C4E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349D" w:rsidRPr="004E5772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ПРОБОКС</w:t>
            </w:r>
          </w:p>
        </w:tc>
        <w:tc>
          <w:tcPr>
            <w:tcW w:w="1559" w:type="dxa"/>
          </w:tcPr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4E5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3C4E8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3804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4E5772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79" w:type="dxa"/>
          </w:tcPr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3C4E83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упруг</w:t>
            </w:r>
          </w:p>
          <w:p w:rsidR="0089349D" w:rsidRPr="003C4E83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89349D" w:rsidRPr="0087508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287 635,00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3C4E8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BB04F3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3804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3C4E83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79" w:type="dxa"/>
          </w:tcPr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3C4E83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89349D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F87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3804</w:t>
            </w:r>
          </w:p>
          <w:p w:rsidR="0089349D" w:rsidRDefault="0089349D" w:rsidP="00F87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79" w:type="dxa"/>
          </w:tcPr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F87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3C4E8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Холудеева Ольга Васильевна – директор МБОУ НШ-ДС № 24 с. Чкаловское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763 117,19</w:t>
            </w:r>
          </w:p>
        </w:tc>
        <w:tc>
          <w:tcPr>
            <w:tcW w:w="155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52,5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89349D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Mitsubishi PAJERO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335 832,30</w:t>
            </w:r>
          </w:p>
        </w:tc>
        <w:tc>
          <w:tcPr>
            <w:tcW w:w="1559" w:type="dxa"/>
          </w:tcPr>
          <w:p w:rsidR="0089349D" w:rsidRDefault="0089349D" w:rsidP="00C3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C94850" w:rsidRDefault="0089349D" w:rsidP="00C3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49D" w:rsidRDefault="0089349D" w:rsidP="00C3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</w:t>
            </w:r>
          </w:p>
          <w:p w:rsidR="0089349D" w:rsidRPr="00C94850" w:rsidRDefault="0089349D" w:rsidP="00C3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89349D" w:rsidRPr="00E24373" w:rsidRDefault="0089349D" w:rsidP="00875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Pr="00C365E9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</w:tcPr>
          <w:p w:rsidR="0089349D" w:rsidRPr="00C365E9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79" w:type="dxa"/>
          </w:tcPr>
          <w:p w:rsidR="0089349D" w:rsidRPr="00C365E9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3C4E8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Лапина Любовь Георгиевна – директор МБОУ О(С)ОШ Спасского района</w:t>
            </w:r>
          </w:p>
        </w:tc>
        <w:tc>
          <w:tcPr>
            <w:tcW w:w="1701" w:type="dxa"/>
          </w:tcPr>
          <w:p w:rsidR="0089349D" w:rsidRPr="0087508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741 956,40</w:t>
            </w:r>
          </w:p>
        </w:tc>
        <w:tc>
          <w:tcPr>
            <w:tcW w:w="1559" w:type="dxa"/>
          </w:tcPr>
          <w:p w:rsidR="0089349D" w:rsidRDefault="0089349D" w:rsidP="00C3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Default="0089349D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89349D" w:rsidRDefault="0089349D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F87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Pr="00C94850" w:rsidRDefault="0089349D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F87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89349D" w:rsidRDefault="0089349D" w:rsidP="00F87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EF1BE4" w:rsidRDefault="0089349D" w:rsidP="00F87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47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339 616,57</w:t>
            </w:r>
          </w:p>
        </w:tc>
        <w:tc>
          <w:tcPr>
            <w:tcW w:w="1559" w:type="dxa"/>
          </w:tcPr>
          <w:p w:rsidR="0089349D" w:rsidRDefault="0089349D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89349D" w:rsidRDefault="0089349D" w:rsidP="00F87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F87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земельный участок</w:t>
            </w:r>
          </w:p>
        </w:tc>
        <w:tc>
          <w:tcPr>
            <w:tcW w:w="1276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46,8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1A47F8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TOYOTA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CARIB</w:t>
            </w:r>
          </w:p>
        </w:tc>
        <w:tc>
          <w:tcPr>
            <w:tcW w:w="1559" w:type="dxa"/>
          </w:tcPr>
          <w:p w:rsidR="0089349D" w:rsidRPr="001A47F8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3C4E8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349D" w:rsidRPr="003C4E83" w:rsidRDefault="0089349D" w:rsidP="00C948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Кравцова Ольга Юрьевна – заведующая МБДОУ Центр развития ребенка детский сад № 1 «Ромашка» с. Спасское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635 571,52</w:t>
            </w:r>
          </w:p>
        </w:tc>
        <w:tc>
          <w:tcPr>
            <w:tcW w:w="155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63,7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C42CBF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89349D" w:rsidRPr="00C42CBF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</w:tcPr>
          <w:p w:rsidR="0089349D" w:rsidRPr="00C42CBF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79" w:type="dxa"/>
          </w:tcPr>
          <w:p w:rsidR="0089349D" w:rsidRPr="00C42CBF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171 911,73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автомобиль: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TOYOTA</w:t>
                </w:r>
              </w:smartTag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COROLLA</w:t>
            </w:r>
            <w:r w:rsidRPr="00C42C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Mitsubishi</w:t>
            </w:r>
            <w:r w:rsidRPr="00C42C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PAJERO</w:t>
            </w:r>
          </w:p>
          <w:p w:rsidR="0089349D" w:rsidRPr="00BE2DC5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Pr="00C94850" w:rsidRDefault="0089349D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63,7</w:t>
            </w:r>
          </w:p>
          <w:p w:rsidR="0089349D" w:rsidRPr="00C94850" w:rsidRDefault="0089349D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9349D" w:rsidRDefault="0089349D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Pr="00C94850" w:rsidRDefault="0089349D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9D" w:rsidRPr="00C94850" w:rsidTr="00C94850">
        <w:trPr>
          <w:jc w:val="center"/>
        </w:trPr>
        <w:tc>
          <w:tcPr>
            <w:tcW w:w="534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349D" w:rsidRPr="00C94850" w:rsidRDefault="0089349D" w:rsidP="00C94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Default="0089349D" w:rsidP="00C42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Коров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50">
              <w:rPr>
                <w:rFonts w:ascii="Times New Roman" w:hAnsi="Times New Roman"/>
                <w:sz w:val="24"/>
                <w:szCs w:val="24"/>
              </w:rPr>
              <w:t>цкая Татьяна Ивановна – заведующая МБДОУ детский сад общеобразовательного вида № 10 «Росинка» с. Спасское</w:t>
            </w:r>
          </w:p>
          <w:p w:rsidR="0089349D" w:rsidRPr="00C94850" w:rsidRDefault="0089349D" w:rsidP="00C42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1 667 988,35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 w:val="restart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89349D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Авдеева Светлана Валентиновна – директор МБОУ ДОД «Центр детского творчества» Спасского района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412 983,88</w:t>
            </w:r>
          </w:p>
        </w:tc>
        <w:tc>
          <w:tcPr>
            <w:tcW w:w="155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Pr="00C94850" w:rsidRDefault="0089349D" w:rsidP="00BB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автомобиль: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ТАЙОТА </w:t>
            </w:r>
            <w:r w:rsidRPr="00BB04F3">
              <w:rPr>
                <w:rFonts w:ascii="Times New Roman" w:hAnsi="Times New Roman"/>
                <w:sz w:val="24"/>
                <w:szCs w:val="24"/>
              </w:rPr>
              <w:t>Сorolla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9349D" w:rsidRPr="00BB04F3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ТАЙОТА </w:t>
            </w:r>
            <w:r w:rsidRPr="00BB04F3">
              <w:rPr>
                <w:rFonts w:ascii="Times New Roman" w:hAnsi="Times New Roman"/>
                <w:sz w:val="24"/>
                <w:szCs w:val="24"/>
              </w:rPr>
              <w:t>Crown</w:t>
            </w:r>
          </w:p>
        </w:tc>
        <w:tc>
          <w:tcPr>
            <w:tcW w:w="1559" w:type="dxa"/>
          </w:tcPr>
          <w:p w:rsidR="0089349D" w:rsidRDefault="0089349D" w:rsidP="00BB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BB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BB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89349D" w:rsidRDefault="0089349D" w:rsidP="00BB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89349D" w:rsidRDefault="0089349D" w:rsidP="00BB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BB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479" w:type="dxa"/>
          </w:tcPr>
          <w:p w:rsidR="0089349D" w:rsidRDefault="0089349D" w:rsidP="00BB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BB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BB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231 664,00</w:t>
            </w:r>
          </w:p>
        </w:tc>
        <w:tc>
          <w:tcPr>
            <w:tcW w:w="1559" w:type="dxa"/>
          </w:tcPr>
          <w:p w:rsidR="0089349D" w:rsidRDefault="0089349D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C94850" w:rsidRDefault="0089349D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9349D" w:rsidRDefault="0089349D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89349D" w:rsidRPr="00C94850" w:rsidRDefault="0089349D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249" w:type="dxa"/>
          </w:tcPr>
          <w:p w:rsidR="0089349D" w:rsidRDefault="0089349D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Pr="00C94850" w:rsidRDefault="0089349D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HIACE</w:t>
            </w:r>
          </w:p>
          <w:p w:rsidR="0089349D" w:rsidRPr="00BE2DC5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Pr="001F5952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30.7</w:t>
            </w:r>
          </w:p>
        </w:tc>
        <w:tc>
          <w:tcPr>
            <w:tcW w:w="1479" w:type="dxa"/>
          </w:tcPr>
          <w:p w:rsidR="0089349D" w:rsidRPr="001F5952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C94850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479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  <w:vMerge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479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49D" w:rsidRPr="00C94850" w:rsidTr="00C94850">
        <w:trPr>
          <w:jc w:val="center"/>
        </w:trPr>
        <w:tc>
          <w:tcPr>
            <w:tcW w:w="534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Арасланов Роберт Римович – директор МБУ ДО ДОЛ «Горный»</w:t>
            </w: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900 192,86</w:t>
            </w:r>
          </w:p>
        </w:tc>
        <w:tc>
          <w:tcPr>
            <w:tcW w:w="155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64,9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79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9349D" w:rsidRPr="00C94850" w:rsidTr="00C94850">
        <w:trPr>
          <w:jc w:val="center"/>
        </w:trPr>
        <w:tc>
          <w:tcPr>
            <w:tcW w:w="534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89349D" w:rsidRPr="00C94850" w:rsidRDefault="0089349D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352 513,79</w:t>
            </w:r>
          </w:p>
        </w:tc>
        <w:tc>
          <w:tcPr>
            <w:tcW w:w="1559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9349D" w:rsidRPr="00C94850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49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28" w:type="dxa"/>
          </w:tcPr>
          <w:p w:rsidR="0089349D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IST</w:t>
            </w:r>
          </w:p>
          <w:p w:rsidR="0089349D" w:rsidRPr="00BE2DC5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49D" w:rsidRDefault="0089349D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9349D" w:rsidRPr="00C94850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9349D" w:rsidRPr="001F5952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79" w:type="dxa"/>
          </w:tcPr>
          <w:p w:rsidR="0089349D" w:rsidRPr="001F5952" w:rsidRDefault="0089349D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</w:tbl>
    <w:p w:rsidR="0089349D" w:rsidRDefault="0089349D"/>
    <w:sectPr w:rsidR="0089349D" w:rsidSect="000B1A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A07"/>
    <w:rsid w:val="000A6C1D"/>
    <w:rsid w:val="000B1A07"/>
    <w:rsid w:val="000E3D3D"/>
    <w:rsid w:val="00101975"/>
    <w:rsid w:val="00192359"/>
    <w:rsid w:val="00197618"/>
    <w:rsid w:val="001A47F8"/>
    <w:rsid w:val="001F20C5"/>
    <w:rsid w:val="001F5952"/>
    <w:rsid w:val="00201D87"/>
    <w:rsid w:val="002174A8"/>
    <w:rsid w:val="002669CD"/>
    <w:rsid w:val="002E0B78"/>
    <w:rsid w:val="003C4E83"/>
    <w:rsid w:val="003D61E4"/>
    <w:rsid w:val="004150CF"/>
    <w:rsid w:val="00426878"/>
    <w:rsid w:val="00455111"/>
    <w:rsid w:val="004A08F8"/>
    <w:rsid w:val="004E5772"/>
    <w:rsid w:val="004F0A65"/>
    <w:rsid w:val="00510BC9"/>
    <w:rsid w:val="00530E3E"/>
    <w:rsid w:val="005618E9"/>
    <w:rsid w:val="00674C8C"/>
    <w:rsid w:val="00687753"/>
    <w:rsid w:val="006C1ADD"/>
    <w:rsid w:val="00723BAB"/>
    <w:rsid w:val="00747D5D"/>
    <w:rsid w:val="0075378F"/>
    <w:rsid w:val="007915C9"/>
    <w:rsid w:val="007B26EA"/>
    <w:rsid w:val="0087508D"/>
    <w:rsid w:val="0089349D"/>
    <w:rsid w:val="009066AD"/>
    <w:rsid w:val="0092303C"/>
    <w:rsid w:val="00A21D50"/>
    <w:rsid w:val="00B90A41"/>
    <w:rsid w:val="00BB04F3"/>
    <w:rsid w:val="00BC2E20"/>
    <w:rsid w:val="00BC622E"/>
    <w:rsid w:val="00BD4AE6"/>
    <w:rsid w:val="00BE2DC5"/>
    <w:rsid w:val="00BF358A"/>
    <w:rsid w:val="00C365E9"/>
    <w:rsid w:val="00C42CBF"/>
    <w:rsid w:val="00C94850"/>
    <w:rsid w:val="00CF101A"/>
    <w:rsid w:val="00D27D09"/>
    <w:rsid w:val="00D51421"/>
    <w:rsid w:val="00D73190"/>
    <w:rsid w:val="00DB37E5"/>
    <w:rsid w:val="00E24373"/>
    <w:rsid w:val="00E36D20"/>
    <w:rsid w:val="00E51709"/>
    <w:rsid w:val="00EA6011"/>
    <w:rsid w:val="00EF1BE4"/>
    <w:rsid w:val="00F225B9"/>
    <w:rsid w:val="00F87F1A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7E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1A0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375</TotalTime>
  <Pages>7</Pages>
  <Words>764</Words>
  <Characters>4361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23kab</cp:lastModifiedBy>
  <cp:revision>13</cp:revision>
  <cp:lastPrinted>2014-04-21T06:56:00Z</cp:lastPrinted>
  <dcterms:created xsi:type="dcterms:W3CDTF">2014-04-17T09:17:00Z</dcterms:created>
  <dcterms:modified xsi:type="dcterms:W3CDTF">2015-04-22T01:55:00Z</dcterms:modified>
</cp:coreProperties>
</file>